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B8E" w:rsidRPr="00F01F4C" w:rsidRDefault="00D13030" w:rsidP="00F01F4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  <w:cs/>
        </w:rPr>
        <w:t xml:space="preserve">2 </w:t>
      </w:r>
      <w:r w:rsidR="00F95B8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ระดับความพึงพอใจของผู้รับบริการ (ภายในหรือภายนอก) ในการให้บริการตามภารกิจของ</w:t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สำนัก/หน่วยงาน และการพัฒนาคุณภาพการให้บริการ</w:t>
      </w:r>
      <w:bookmarkStart w:id="0" w:name="_GoBack"/>
      <w:bookmarkEnd w:id="0"/>
    </w:p>
    <w:p w:rsidR="00D13030" w:rsidRPr="00AC4F8B" w:rsidRDefault="00D13030" w:rsidP="00F95B8E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</w:t>
      </w:r>
      <w:r w:rsidR="003B412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ความ</w:t>
      </w:r>
      <w:r w:rsidR="00332EF7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D2D1A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ผู้รับบริการ หมายถึง ประชาชนผู้มารับบริการโดยตรง หรือเจ้าหน้าที่ของรัฐ หรือหน่วยงานทั้ง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-6"/>
          <w:sz w:val="30"/>
          <w:szCs w:val="30"/>
        </w:rPr>
      </w:pPr>
      <w:r>
        <w:rPr>
          <w:rFonts w:ascii="TH SarabunPSK" w:hAnsi="TH SarabunPSK" w:cs="TH SarabunPSK"/>
          <w:color w:val="000000"/>
          <w:spacing w:val="-6"/>
          <w:sz w:val="30"/>
          <w:szCs w:val="30"/>
          <w:cs/>
        </w:rPr>
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(1) ความพึงพอใจด้านกระบวนการ ขั้นตอนการให้บริการ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(2) ความพึงพอใจด้านเจ้าหน้าที่ผู้ให้บริการ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(3) ความพึงพอใจด้านสิ่งอำนวยความสะดวก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(4) ความพึงพอใจต่อคุณภาพการให้บริการ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left="936" w:firstLine="26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  <w:t>(</w:t>
      </w:r>
      <w:r>
        <w:rPr>
          <w:rFonts w:ascii="TH SarabunPSK" w:hAnsi="TH SarabunPSK" w:cs="TH SarabunPSK"/>
          <w:color w:val="000000"/>
          <w:sz w:val="30"/>
          <w:szCs w:val="30"/>
        </w:rPr>
        <w:t>5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) ความเชื่อมั่นเกี่ยวกับคุณภาพการให้บริการ 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firstLine="170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pacing w:val="-4"/>
          <w:sz w:val="30"/>
          <w:szCs w:val="30"/>
          <w:cs/>
        </w:rPr>
        <w:t xml:space="preserve">ชื่องานบริการ เรื่อง </w:t>
      </w:r>
      <w:r w:rsidR="00C60A3A">
        <w:rPr>
          <w:rFonts w:ascii="TH SarabunPSK" w:hAnsi="TH SarabunPSK" w:cs="TH SarabunPSK" w:hint="cs"/>
          <w:color w:val="000000"/>
          <w:spacing w:val="-4"/>
          <w:sz w:val="30"/>
          <w:szCs w:val="30"/>
          <w:cs/>
        </w:rPr>
        <w:t>.......................</w:t>
      </w:r>
    </w:p>
    <w:p w:rsidR="00876C97" w:rsidRDefault="00876C97" w:rsidP="00876C97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876C97" w:rsidRDefault="00876C97" w:rsidP="00876C97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>
        <w:rPr>
          <w:rFonts w:ascii="TH SarabunPSK" w:hAnsi="TH SarabunPSK" w:cs="TH SarabunPSK"/>
          <w:color w:val="000000"/>
          <w:sz w:val="30"/>
          <w:szCs w:val="30"/>
        </w:rPr>
        <w:t>Milestone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670"/>
      </w:tblGrid>
      <w:tr w:rsidR="00876C97" w:rsidTr="00876C97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  <w:tr w:rsidR="00876C97" w:rsidTr="00876C97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การปฏิบัติงาน 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5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</w:tbl>
    <w:p w:rsidR="00D82C2E" w:rsidRDefault="00D82C2E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1531C" w:rsidRDefault="00876C97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81531C" w:rsidRPr="0081531C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A45BCE" w:rsidRPr="00755C39" w:rsidRDefault="0081531C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   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คู่มือการปฏิบัติงานที่สำนัก/หน่วยงานได้ดำเนินการ</w:t>
      </w:r>
      <w:r w:rsidR="004E7C64">
        <w:rPr>
          <w:rFonts w:ascii="TH SarabunPSK" w:hAnsi="TH SarabunPSK" w:cs="TH SarabunPSK" w:hint="cs"/>
          <w:sz w:val="30"/>
          <w:szCs w:val="30"/>
          <w:cs/>
        </w:rPr>
        <w:t>จัดทำ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โดยสามารถปรับปรุงได้ในหัวข้อที่ 5. ขั้นตอนการปฏิบัติงาน (</w:t>
      </w:r>
      <w:r w:rsidR="00876C97">
        <w:rPr>
          <w:rFonts w:ascii="TH SarabunPSK" w:hAnsi="TH SarabunPSK" w:cs="TH SarabunPSK"/>
          <w:sz w:val="30"/>
          <w:szCs w:val="30"/>
        </w:rPr>
        <w:t>Procedure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6. มาตรฐานคุณภาพงาน (</w:t>
      </w:r>
      <w:r w:rsidR="00876C97">
        <w:rPr>
          <w:rFonts w:ascii="TH SarabunPSK" w:hAnsi="TH SarabunPSK" w:cs="TH SarabunPSK"/>
          <w:sz w:val="30"/>
          <w:szCs w:val="30"/>
        </w:rPr>
        <w:t>Quality Control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11. ข้อเสนอแนะ/ เทคนิค</w:t>
      </w:r>
      <w:r w:rsidR="00F01F4C">
        <w:rPr>
          <w:rFonts w:ascii="TH SarabunPSK" w:hAnsi="TH SarabunPSK" w:cs="TH SarabunPSK"/>
          <w:sz w:val="30"/>
          <w:szCs w:val="30"/>
          <w:cs/>
        </w:rPr>
        <w:br/>
      </w:r>
      <w:r w:rsidR="00876C97">
        <w:rPr>
          <w:rFonts w:ascii="TH SarabunPSK" w:hAnsi="TH SarabunPSK" w:cs="TH SarabunPSK" w:hint="cs"/>
          <w:sz w:val="30"/>
          <w:szCs w:val="30"/>
          <w:cs/>
        </w:rPr>
        <w:t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</w:r>
    </w:p>
    <w:p w:rsidR="00806786" w:rsidRDefault="00806786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F95B8E" w:rsidRDefault="00D13030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326426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9429D1" w:rsidRPr="00775AFF" w:rsidTr="00326426">
        <w:tc>
          <w:tcPr>
            <w:tcW w:w="3710" w:type="dxa"/>
            <w:vMerge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25F7" w:rsidRPr="003B412E" w:rsidTr="00326426">
        <w:trPr>
          <w:trHeight w:val="679"/>
        </w:trPr>
        <w:tc>
          <w:tcPr>
            <w:tcW w:w="3710" w:type="dxa"/>
          </w:tcPr>
          <w:p w:rsidR="004125F7" w:rsidRPr="00617889" w:rsidRDefault="00BA7602" w:rsidP="00BA760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ความพึงพอใจของผู้รับบริการ</w:t>
            </w:r>
            <w:r w:rsidR="00F01F4C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(ภายในหรือภายนอก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</w:t>
            </w:r>
            <w:r w:rsidR="00F01F4C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ในการให้บริการตามภารกิจของสำนัก/หน่วยงาน และการพัฒนาคุณภาพ</w:t>
            </w:r>
            <w:r w:rsidR="00441CE6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การให้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บริการ</w:t>
            </w:r>
          </w:p>
        </w:tc>
        <w:tc>
          <w:tcPr>
            <w:tcW w:w="1330" w:type="dxa"/>
          </w:tcPr>
          <w:p w:rsidR="004125F7" w:rsidRPr="00617889" w:rsidRDefault="00D51FAE" w:rsidP="002A0490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2A049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สำเร็จ</w:t>
            </w:r>
          </w:p>
        </w:tc>
        <w:tc>
          <w:tcPr>
            <w:tcW w:w="1416" w:type="dxa"/>
          </w:tcPr>
          <w:p w:rsidR="004125F7" w:rsidRPr="00617889" w:rsidRDefault="00617889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61788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25F7" w:rsidRPr="00617889" w:rsidRDefault="00C60A3A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25F7" w:rsidRPr="00617889" w:rsidRDefault="00617889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1788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6D3883" w:rsidRDefault="006D3883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F71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ายงานผลการประเมินความพึงพอใจของผู้รับบริการและผู้มีส่วนได้ส่วนเสียของงานตามภารกิจที่สำนัก/หน่วยงานรับผิดชอบดำเนินการ</w:t>
            </w:r>
          </w:p>
        </w:tc>
      </w:tr>
    </w:tbl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82C2E" w:rsidRPr="00C60A3A" w:rsidRDefault="00D82C2E" w:rsidP="00D82C2E">
      <w:pPr>
        <w:rPr>
          <w:rFonts w:ascii="TH SarabunPSK" w:hAnsi="TH SarabunPSK" w:cs="TH SarabunPSK"/>
          <w:sz w:val="30"/>
          <w:szCs w:val="30"/>
          <w:cs/>
        </w:rPr>
      </w:pP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</w:t>
      </w:r>
      <w:r w:rsidRPr="00D82C2E">
        <w:rPr>
          <w:rFonts w:ascii="TH SarabunPSK" w:hAnsi="TH SarabunPSK" w:cs="TH SarabunPSK"/>
          <w:sz w:val="30"/>
          <w:szCs w:val="30"/>
          <w:cs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</w:t>
      </w:r>
    </w:p>
    <w:p w:rsidR="00D82C2E" w:rsidRPr="00D82C2E" w:rsidRDefault="00D82C2E" w:rsidP="00D82C2E">
      <w:pPr>
        <w:rPr>
          <w:rFonts w:ascii="TH SarabunPSK" w:hAnsi="TH SarabunPSK" w:cs="TH SarabunPSK"/>
          <w:sz w:val="30"/>
          <w:szCs w:val="30"/>
          <w:cs/>
        </w:rPr>
      </w:pP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 w:rsidRPr="00D82C2E">
        <w:rPr>
          <w:rFonts w:ascii="TH SarabunPSK" w:hAnsi="TH SarabunPSK" w:cs="TH SarabunPSK"/>
          <w:b/>
          <w:bCs/>
          <w:sz w:val="30"/>
          <w:szCs w:val="30"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 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</w:t>
      </w:r>
      <w:r w:rsidRPr="00D82C2E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</w:t>
      </w:r>
    </w:p>
    <w:p w:rsidR="00A36F71" w:rsidRPr="00D82C2E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D82C2E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EFE" w:rsidRDefault="002F3EFE">
      <w:r>
        <w:separator/>
      </w:r>
    </w:p>
  </w:endnote>
  <w:endnote w:type="continuationSeparator" w:id="0">
    <w:p w:rsidR="002F3EFE" w:rsidRDefault="002F3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EFE" w:rsidRDefault="002F3EFE">
      <w:r>
        <w:separator/>
      </w:r>
    </w:p>
  </w:footnote>
  <w:footnote w:type="continuationSeparator" w:id="0">
    <w:p w:rsidR="002F3EFE" w:rsidRDefault="002F3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390A" w:rsidRDefault="001A1526" w:rsidP="0043390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429D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1762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416F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429D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43390A" w:rsidRDefault="001A1526" w:rsidP="0043390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429D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1762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416FD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429D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F462E9E4"/>
    <w:lvl w:ilvl="0" w:tplc="768C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A6"/>
    <w:rsid w:val="000074FA"/>
    <w:rsid w:val="00007690"/>
    <w:rsid w:val="00040640"/>
    <w:rsid w:val="00055E87"/>
    <w:rsid w:val="00060446"/>
    <w:rsid w:val="00061DAA"/>
    <w:rsid w:val="00076886"/>
    <w:rsid w:val="00077694"/>
    <w:rsid w:val="0008110E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A2DDF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96AA6"/>
    <w:rsid w:val="00296CB2"/>
    <w:rsid w:val="00297958"/>
    <w:rsid w:val="002A0490"/>
    <w:rsid w:val="002A0C34"/>
    <w:rsid w:val="002B1B75"/>
    <w:rsid w:val="002B358D"/>
    <w:rsid w:val="002C3150"/>
    <w:rsid w:val="002D2D1A"/>
    <w:rsid w:val="002E4335"/>
    <w:rsid w:val="002F3EFE"/>
    <w:rsid w:val="002F5233"/>
    <w:rsid w:val="00302AEC"/>
    <w:rsid w:val="00304585"/>
    <w:rsid w:val="00310929"/>
    <w:rsid w:val="003176C6"/>
    <w:rsid w:val="00326426"/>
    <w:rsid w:val="00332EF7"/>
    <w:rsid w:val="00332EFE"/>
    <w:rsid w:val="003333BC"/>
    <w:rsid w:val="003442D0"/>
    <w:rsid w:val="003470A9"/>
    <w:rsid w:val="003A0C7D"/>
    <w:rsid w:val="003B412E"/>
    <w:rsid w:val="003C1567"/>
    <w:rsid w:val="003C507F"/>
    <w:rsid w:val="003D079B"/>
    <w:rsid w:val="003F2C9C"/>
    <w:rsid w:val="003F35B6"/>
    <w:rsid w:val="0040051C"/>
    <w:rsid w:val="004125F7"/>
    <w:rsid w:val="00416FDA"/>
    <w:rsid w:val="004224B5"/>
    <w:rsid w:val="004316E0"/>
    <w:rsid w:val="0043390A"/>
    <w:rsid w:val="00434834"/>
    <w:rsid w:val="00437727"/>
    <w:rsid w:val="00441CE6"/>
    <w:rsid w:val="00443E4F"/>
    <w:rsid w:val="00456768"/>
    <w:rsid w:val="004611B5"/>
    <w:rsid w:val="00461DC3"/>
    <w:rsid w:val="00464E69"/>
    <w:rsid w:val="004744F1"/>
    <w:rsid w:val="00480690"/>
    <w:rsid w:val="00485CA3"/>
    <w:rsid w:val="00491EA1"/>
    <w:rsid w:val="0049385A"/>
    <w:rsid w:val="004C0CF1"/>
    <w:rsid w:val="004C6127"/>
    <w:rsid w:val="004D2C54"/>
    <w:rsid w:val="004D3D8B"/>
    <w:rsid w:val="004E7C64"/>
    <w:rsid w:val="004F53EB"/>
    <w:rsid w:val="0050582F"/>
    <w:rsid w:val="005078FB"/>
    <w:rsid w:val="00507CBA"/>
    <w:rsid w:val="00517628"/>
    <w:rsid w:val="00521DFB"/>
    <w:rsid w:val="00521F5B"/>
    <w:rsid w:val="00522190"/>
    <w:rsid w:val="0052436C"/>
    <w:rsid w:val="0053610F"/>
    <w:rsid w:val="0054528C"/>
    <w:rsid w:val="00547BEF"/>
    <w:rsid w:val="00547D2B"/>
    <w:rsid w:val="005640B8"/>
    <w:rsid w:val="005677B2"/>
    <w:rsid w:val="00587B5A"/>
    <w:rsid w:val="005A10BB"/>
    <w:rsid w:val="005A6FBA"/>
    <w:rsid w:val="005A7EF0"/>
    <w:rsid w:val="005B7E48"/>
    <w:rsid w:val="005D003E"/>
    <w:rsid w:val="005F65F5"/>
    <w:rsid w:val="00600032"/>
    <w:rsid w:val="00617889"/>
    <w:rsid w:val="00630FD2"/>
    <w:rsid w:val="00637ECE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55C39"/>
    <w:rsid w:val="007605EC"/>
    <w:rsid w:val="00777A4A"/>
    <w:rsid w:val="007859A3"/>
    <w:rsid w:val="0079238E"/>
    <w:rsid w:val="00793F0B"/>
    <w:rsid w:val="007B2505"/>
    <w:rsid w:val="007C178A"/>
    <w:rsid w:val="007C364A"/>
    <w:rsid w:val="007D4947"/>
    <w:rsid w:val="007F13DC"/>
    <w:rsid w:val="00801E12"/>
    <w:rsid w:val="00806786"/>
    <w:rsid w:val="00813B8A"/>
    <w:rsid w:val="0081531C"/>
    <w:rsid w:val="008353E7"/>
    <w:rsid w:val="00840204"/>
    <w:rsid w:val="00841D93"/>
    <w:rsid w:val="00845719"/>
    <w:rsid w:val="00846D3E"/>
    <w:rsid w:val="008611A5"/>
    <w:rsid w:val="008641F1"/>
    <w:rsid w:val="00876C97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29D1"/>
    <w:rsid w:val="00953BAC"/>
    <w:rsid w:val="00966CA6"/>
    <w:rsid w:val="00977DAC"/>
    <w:rsid w:val="00991171"/>
    <w:rsid w:val="009A3E92"/>
    <w:rsid w:val="009A7E64"/>
    <w:rsid w:val="009D17C9"/>
    <w:rsid w:val="009D55C4"/>
    <w:rsid w:val="009E3C66"/>
    <w:rsid w:val="009F1C98"/>
    <w:rsid w:val="009F4D1B"/>
    <w:rsid w:val="00A02EE4"/>
    <w:rsid w:val="00A13B5A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05871"/>
    <w:rsid w:val="00B068AE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7602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60A3A"/>
    <w:rsid w:val="00C7208E"/>
    <w:rsid w:val="00C76612"/>
    <w:rsid w:val="00C91314"/>
    <w:rsid w:val="00CA39A9"/>
    <w:rsid w:val="00CA7B36"/>
    <w:rsid w:val="00CB56A0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1FAE"/>
    <w:rsid w:val="00D52CF5"/>
    <w:rsid w:val="00D64E38"/>
    <w:rsid w:val="00D778B7"/>
    <w:rsid w:val="00D82C2E"/>
    <w:rsid w:val="00D91ED9"/>
    <w:rsid w:val="00D96F6C"/>
    <w:rsid w:val="00DF27F4"/>
    <w:rsid w:val="00DF7BCF"/>
    <w:rsid w:val="00E022D9"/>
    <w:rsid w:val="00E06205"/>
    <w:rsid w:val="00E07AD6"/>
    <w:rsid w:val="00E13E33"/>
    <w:rsid w:val="00E34276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1F4C"/>
    <w:rsid w:val="00F030C1"/>
    <w:rsid w:val="00F0326E"/>
    <w:rsid w:val="00F16B25"/>
    <w:rsid w:val="00F2054E"/>
    <w:rsid w:val="00F52142"/>
    <w:rsid w:val="00F52DFC"/>
    <w:rsid w:val="00F56C5D"/>
    <w:rsid w:val="00F720F0"/>
    <w:rsid w:val="00F77E85"/>
    <w:rsid w:val="00F833B5"/>
    <w:rsid w:val="00F95B8E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0A7298"/>
  <w15:docId w15:val="{70BE0713-6745-4D60-A52D-1307CBF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836F7-336A-41D7-A654-C3A0D5234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56</TotalTime>
  <Pages>2</Pages>
  <Words>654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37</cp:revision>
  <cp:lastPrinted>2015-01-19T07:15:00Z</cp:lastPrinted>
  <dcterms:created xsi:type="dcterms:W3CDTF">2017-01-06T01:59:00Z</dcterms:created>
  <dcterms:modified xsi:type="dcterms:W3CDTF">2018-12-26T02:44:00Z</dcterms:modified>
</cp:coreProperties>
</file>